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5EE8A" w14:textId="77777777" w:rsidR="00317439" w:rsidRDefault="00317439" w:rsidP="003174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MOUBRAY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fl.1470)</w:t>
      </w:r>
    </w:p>
    <w:p w14:paraId="494D2010" w14:textId="77777777" w:rsidR="00317439" w:rsidRDefault="00317439" w:rsidP="003174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 Yeoman.</w:t>
      </w:r>
    </w:p>
    <w:p w14:paraId="2ED3F049" w14:textId="77777777" w:rsidR="00317439" w:rsidRDefault="00317439" w:rsidP="00317439">
      <w:pPr>
        <w:pStyle w:val="NoSpacing"/>
        <w:rPr>
          <w:rFonts w:cs="Times New Roman"/>
          <w:szCs w:val="24"/>
        </w:rPr>
      </w:pPr>
    </w:p>
    <w:p w14:paraId="13B5FEA2" w14:textId="77777777" w:rsidR="00317439" w:rsidRDefault="00317439" w:rsidP="00317439">
      <w:pPr>
        <w:pStyle w:val="NoSpacing"/>
        <w:rPr>
          <w:rFonts w:cs="Times New Roman"/>
          <w:szCs w:val="24"/>
        </w:rPr>
      </w:pPr>
    </w:p>
    <w:p w14:paraId="47F645B9" w14:textId="77777777" w:rsidR="00317439" w:rsidRDefault="00317439" w:rsidP="003174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 xml:space="preserve">1470 </w:t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Hoton</w:t>
      </w:r>
      <w:proofErr w:type="spellEnd"/>
      <w:r>
        <w:rPr>
          <w:rFonts w:cs="Times New Roman"/>
          <w:szCs w:val="24"/>
        </w:rPr>
        <w:t xml:space="preserve">, chaplain(q.v.), brought a plaint of trespass and making </w:t>
      </w:r>
    </w:p>
    <w:p w14:paraId="4DDD9EE0" w14:textId="77777777" w:rsidR="00317439" w:rsidRDefault="00317439" w:rsidP="003174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threats against him and Margaret </w:t>
      </w:r>
      <w:proofErr w:type="spellStart"/>
      <w:r>
        <w:rPr>
          <w:rFonts w:cs="Times New Roman"/>
          <w:szCs w:val="24"/>
        </w:rPr>
        <w:t>Wasshyngton</w:t>
      </w:r>
      <w:proofErr w:type="spellEnd"/>
      <w:r>
        <w:rPr>
          <w:rFonts w:cs="Times New Roman"/>
          <w:szCs w:val="24"/>
        </w:rPr>
        <w:t xml:space="preserve"> of York(q.v.).</w:t>
      </w:r>
    </w:p>
    <w:p w14:paraId="4A24DAF4" w14:textId="77777777" w:rsidR="00317439" w:rsidRDefault="00317439" w:rsidP="003174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97531D">
          <w:rPr>
            <w:rStyle w:val="Hyperlink"/>
            <w:rFonts w:cs="Times New Roman"/>
            <w:szCs w:val="24"/>
          </w:rPr>
          <w:t>http://aalt.law.uh.edu/Indices/CP40Indices/CP40no837/CP40no837Pl.htm</w:t>
        </w:r>
      </w:hyperlink>
      <w:r>
        <w:rPr>
          <w:rFonts w:cs="Times New Roman"/>
          <w:szCs w:val="24"/>
        </w:rPr>
        <w:t xml:space="preserve"> )</w:t>
      </w:r>
    </w:p>
    <w:p w14:paraId="02F0ABD8" w14:textId="77777777" w:rsidR="00317439" w:rsidRDefault="00317439" w:rsidP="00317439">
      <w:pPr>
        <w:pStyle w:val="NoSpacing"/>
        <w:rPr>
          <w:rFonts w:cs="Times New Roman"/>
          <w:szCs w:val="24"/>
        </w:rPr>
      </w:pPr>
    </w:p>
    <w:p w14:paraId="65FD31D7" w14:textId="77777777" w:rsidR="00317439" w:rsidRDefault="00317439" w:rsidP="00317439">
      <w:pPr>
        <w:pStyle w:val="NoSpacing"/>
        <w:rPr>
          <w:rFonts w:cs="Times New Roman"/>
          <w:szCs w:val="24"/>
        </w:rPr>
      </w:pPr>
    </w:p>
    <w:p w14:paraId="3D6E0409" w14:textId="77777777" w:rsidR="00317439" w:rsidRDefault="00317439" w:rsidP="003174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February 2025</w:t>
      </w:r>
    </w:p>
    <w:p w14:paraId="0C1B4E3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19697" w14:textId="77777777" w:rsidR="00317439" w:rsidRDefault="00317439" w:rsidP="009139A6">
      <w:r>
        <w:separator/>
      </w:r>
    </w:p>
  </w:endnote>
  <w:endnote w:type="continuationSeparator" w:id="0">
    <w:p w14:paraId="019913F1" w14:textId="77777777" w:rsidR="00317439" w:rsidRDefault="0031743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F63A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4E27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F483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7EDFD" w14:textId="77777777" w:rsidR="00317439" w:rsidRDefault="00317439" w:rsidP="009139A6">
      <w:r>
        <w:separator/>
      </w:r>
    </w:p>
  </w:footnote>
  <w:footnote w:type="continuationSeparator" w:id="0">
    <w:p w14:paraId="18ACF97C" w14:textId="77777777" w:rsidR="00317439" w:rsidRDefault="0031743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4993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E34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4122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439"/>
    <w:rsid w:val="000666E0"/>
    <w:rsid w:val="002510B7"/>
    <w:rsid w:val="00270799"/>
    <w:rsid w:val="00317439"/>
    <w:rsid w:val="005C130B"/>
    <w:rsid w:val="007805C2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8E235E"/>
  <w15:chartTrackingRefBased/>
  <w15:docId w15:val="{B7B809D0-9506-4159-A1FF-D829C2760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1743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37/CP40no83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2025-02-18T21:23:00Z</dcterms:created>
  <dcterms:modified xsi:type="dcterms:W3CDTF">2025-02-18T21:24:00Z</dcterms:modified>
</cp:coreProperties>
</file>